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CA911" w14:textId="77777777" w:rsidR="001F5FD1" w:rsidRDefault="001F5FD1" w:rsidP="001F5F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CRANFORD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09ED52B" w14:textId="77777777" w:rsidR="001F5FD1" w:rsidRDefault="001F5FD1" w:rsidP="001F5FD1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Doddershall</w:t>
      </w:r>
      <w:proofErr w:type="spellEnd"/>
      <w:r>
        <w:rPr>
          <w:rFonts w:cs="Times New Roman"/>
          <w:szCs w:val="24"/>
        </w:rPr>
        <w:t>, Buckinghamshire.</w:t>
      </w:r>
      <w:r>
        <w:rPr>
          <w:rFonts w:cs="Times New Roman"/>
          <w:szCs w:val="24"/>
          <w:u w:val="single"/>
        </w:rPr>
        <w:t xml:space="preserve"> </w:t>
      </w:r>
    </w:p>
    <w:p w14:paraId="0864A8A4" w14:textId="77777777" w:rsidR="001F5FD1" w:rsidRDefault="001F5FD1" w:rsidP="001F5FD1">
      <w:pPr>
        <w:pStyle w:val="NoSpacing"/>
        <w:rPr>
          <w:rFonts w:cs="Times New Roman"/>
          <w:szCs w:val="24"/>
          <w:u w:val="single"/>
        </w:rPr>
      </w:pPr>
    </w:p>
    <w:p w14:paraId="18A66323" w14:textId="77777777" w:rsidR="001F5FD1" w:rsidRDefault="001F5FD1" w:rsidP="001F5FD1">
      <w:pPr>
        <w:pStyle w:val="NoSpacing"/>
        <w:rPr>
          <w:rFonts w:cs="Times New Roman"/>
          <w:szCs w:val="24"/>
          <w:u w:val="single"/>
        </w:rPr>
      </w:pPr>
    </w:p>
    <w:p w14:paraId="4235FB19" w14:textId="77777777" w:rsidR="001F5FD1" w:rsidRDefault="001F5FD1" w:rsidP="001F5F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Jan.1406</w:t>
      </w:r>
      <w:r>
        <w:rPr>
          <w:rFonts w:cs="Times New Roman"/>
          <w:szCs w:val="24"/>
        </w:rPr>
        <w:tab/>
      </w:r>
      <w:bookmarkStart w:id="0" w:name="_Hlk171263553"/>
      <w:r>
        <w:rPr>
          <w:rFonts w:cs="Times New Roman"/>
          <w:szCs w:val="24"/>
        </w:rPr>
        <w:t>He was licensed for the private celebration of divine services.</w:t>
      </w:r>
    </w:p>
    <w:p w14:paraId="2BEECF91" w14:textId="77777777" w:rsidR="001F5FD1" w:rsidRPr="00E7711B" w:rsidRDefault="001F5FD1" w:rsidP="001F5F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039DAD38" w14:textId="77777777" w:rsidR="001F5FD1" w:rsidRDefault="001F5FD1" w:rsidP="001F5FD1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p.63)</w:t>
      </w:r>
    </w:p>
    <w:p w14:paraId="530AF204" w14:textId="77777777" w:rsidR="001F5FD1" w:rsidRDefault="001F5FD1" w:rsidP="001F5FD1">
      <w:pPr>
        <w:pStyle w:val="NoSpacing"/>
        <w:rPr>
          <w:rFonts w:cs="Times New Roman"/>
          <w:szCs w:val="24"/>
        </w:rPr>
      </w:pPr>
    </w:p>
    <w:p w14:paraId="65F377E4" w14:textId="77777777" w:rsidR="001F5FD1" w:rsidRDefault="001F5FD1" w:rsidP="001F5FD1">
      <w:pPr>
        <w:pStyle w:val="NoSpacing"/>
        <w:rPr>
          <w:rFonts w:cs="Times New Roman"/>
          <w:szCs w:val="24"/>
        </w:rPr>
      </w:pPr>
    </w:p>
    <w:p w14:paraId="484B4A02" w14:textId="77777777" w:rsidR="001F5FD1" w:rsidRDefault="001F5FD1" w:rsidP="001F5F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bookmarkEnd w:id="0"/>
    <w:p w14:paraId="060179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5B236" w14:textId="77777777" w:rsidR="001F5FD1" w:rsidRDefault="001F5FD1" w:rsidP="009139A6">
      <w:r>
        <w:separator/>
      </w:r>
    </w:p>
  </w:endnote>
  <w:endnote w:type="continuationSeparator" w:id="0">
    <w:p w14:paraId="31085951" w14:textId="77777777" w:rsidR="001F5FD1" w:rsidRDefault="001F5F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8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4E2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8B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35E76" w14:textId="77777777" w:rsidR="001F5FD1" w:rsidRDefault="001F5FD1" w:rsidP="009139A6">
      <w:r>
        <w:separator/>
      </w:r>
    </w:p>
  </w:footnote>
  <w:footnote w:type="continuationSeparator" w:id="0">
    <w:p w14:paraId="3075C2F7" w14:textId="77777777" w:rsidR="001F5FD1" w:rsidRDefault="001F5F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762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BB1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634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D1"/>
    <w:rsid w:val="000666E0"/>
    <w:rsid w:val="001F5FD1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9665A"/>
  <w15:chartTrackingRefBased/>
  <w15:docId w15:val="{EBED7097-5C5E-405E-802B-F818694E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2024-07-13T19:33:00Z</dcterms:created>
  <dcterms:modified xsi:type="dcterms:W3CDTF">2024-07-13T19:34:00Z</dcterms:modified>
</cp:coreProperties>
</file>